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>
            <w:r>
              <w:t>Приложение 2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011EA6" w:rsidP="001A636B">
            <w:r>
              <w:t xml:space="preserve">от </w:t>
            </w:r>
            <w:r w:rsidR="001A636B">
              <w:t>06.12.2019</w:t>
            </w:r>
            <w:r w:rsidR="00343C14">
              <w:t xml:space="preserve"> </w:t>
            </w:r>
            <w:r w:rsidR="003D4788">
              <w:t>№</w:t>
            </w:r>
            <w:r>
              <w:t xml:space="preserve"> </w:t>
            </w:r>
            <w:r w:rsidR="001A636B">
              <w:t>59-461</w:t>
            </w:r>
            <w:r w:rsidR="003D4788">
              <w:t xml:space="preserve">      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r>
              <w:t xml:space="preserve">  </w:t>
            </w:r>
          </w:p>
        </w:tc>
      </w:tr>
      <w:tr w:rsidR="003D4788" w:rsidTr="003D478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788" w:rsidRPr="001A636B" w:rsidRDefault="003D4788" w:rsidP="003D4788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  <w:r w:rsidR="001A636B" w:rsidRPr="001A636B">
              <w:t xml:space="preserve"> </w:t>
            </w:r>
            <w:r w:rsidR="001A636B" w:rsidRPr="00947CC4">
              <w:t>(</w:t>
            </w:r>
            <w:r w:rsidR="001A636B">
              <w:t>в редакции решений Саратовской городской Думы от 06.02.2020 № 61-486, 12.03.2020 № 63-504, 23.04.2020                № 65-516, 18.06.2020 № 68-545, 24.09.2020 № 74-575, 29.10.2020 № 76-596, 26.11.2020 № 78-617, 24.12.2020 №</w:t>
            </w:r>
            <w:r w:rsidR="0044637D">
              <w:t xml:space="preserve"> </w:t>
            </w:r>
            <w:r w:rsidR="001A636B">
              <w:t>81-636)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r>
              <w:t xml:space="preserve">  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 xml:space="preserve">Код главного </w:t>
            </w:r>
            <w:proofErr w:type="spellStart"/>
            <w:proofErr w:type="gramStart"/>
            <w:r>
              <w:t>админи-стратора</w:t>
            </w:r>
            <w:proofErr w:type="spellEnd"/>
            <w:proofErr w:type="gramEnd"/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Наименование</w:t>
            </w:r>
          </w:p>
        </w:tc>
      </w:tr>
    </w:tbl>
    <w:p w:rsidR="003D4788" w:rsidRPr="003D4788" w:rsidRDefault="003D478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10445"/>
      </w:tblGrid>
      <w:tr w:rsidR="003D4788" w:rsidTr="003D4788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2</w:t>
            </w:r>
          </w:p>
        </w:tc>
        <w:tc>
          <w:tcPr>
            <w:tcW w:w="10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продажи квартир, находящихся в собственности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proofErr w:type="gramStart"/>
            <w:r w:rsidRPr="003D4788">
              <w:rPr>
                <w:vertAlign w:val="superscript"/>
              </w:rPr>
              <w:t>2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САРАТОВСКАЯ ГОРОДСКАЯ ДУМА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proofErr w:type="gramStart"/>
            <w:r w:rsidRPr="003D4788">
              <w:rPr>
                <w:vertAlign w:val="superscript"/>
              </w:rPr>
              <w:t>2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proofErr w:type="gramStart"/>
            <w:r w:rsidRPr="003D4788">
              <w:rPr>
                <w:vertAlign w:val="superscript"/>
              </w:rPr>
              <w:t>2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proofErr w:type="gramStart"/>
            <w:r w:rsidRPr="003D4788">
              <w:rPr>
                <w:vertAlign w:val="superscript"/>
              </w:rPr>
              <w:t>2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proofErr w:type="gramStart"/>
            <w:r w:rsidRPr="003D4788">
              <w:rPr>
                <w:vertAlign w:val="superscript"/>
              </w:rPr>
              <w:t>2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proofErr w:type="gramStart"/>
            <w:r w:rsidRPr="003D4788">
              <w:rPr>
                <w:vertAlign w:val="superscript"/>
              </w:rPr>
              <w:t>2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proofErr w:type="gramStart"/>
            <w:r w:rsidRPr="003D4788">
              <w:rPr>
                <w:vertAlign w:val="superscript"/>
              </w:rPr>
              <w:t>2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Государственная пошлина за выдачу разрешения на установку рекламной конструкции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>
              <w:t>невозвратом</w:t>
            </w:r>
            <w:proofErr w:type="spellEnd"/>
            <w:r>
              <w:t xml:space="preserve">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1 16 07000 01 0000 140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proofErr w:type="gramStart"/>
            <w:r w:rsidRPr="003D4788">
              <w:rPr>
                <w:vertAlign w:val="superscript"/>
              </w:rPr>
              <w:t>2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 w:rsidRPr="003D4788">
              <w:rPr>
                <w:vertAlign w:val="superscript"/>
              </w:rPr>
              <w:t>1</w:t>
            </w:r>
            <w:proofErr w:type="gramEnd"/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</w:tbl>
    <w:p w:rsidR="003D4788" w:rsidRDefault="003D4788">
      <w:pPr>
        <w:sectPr w:rsidR="003D4788" w:rsidSect="003D4788">
          <w:headerReference w:type="even" r:id="rId7"/>
          <w:headerReference w:type="default" r:id="rId8"/>
          <w:headerReference w:type="first" r:id="rId9"/>
          <w:pgSz w:w="16838" w:h="11906" w:orient="landscape"/>
          <w:pgMar w:top="1701" w:right="1134" w:bottom="1134" w:left="1134" w:header="708" w:footer="708" w:gutter="0"/>
          <w:cols w:space="708"/>
          <w:titlePg/>
          <w:docGrid w:linePitch="360"/>
        </w:sectPr>
      </w:pPr>
    </w:p>
    <w:p w:rsidR="003D4788" w:rsidRDefault="003D47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3D4788" w:rsidTr="003D4788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r>
              <w:t xml:space="preserve">  </w:t>
            </w:r>
          </w:p>
        </w:tc>
      </w:tr>
      <w:tr w:rsidR="003D4788" w:rsidTr="003D478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>
            <w:r w:rsidRPr="003D4788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3D4788" w:rsidTr="003D478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>
            <w:r w:rsidRPr="003D4788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3D4788" w:rsidTr="003D478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>
            <w:r w:rsidRPr="003D4788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3D4788" w:rsidTr="003D478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/>
        </w:tc>
      </w:tr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98B" w:rsidRPr="003D4788" w:rsidRDefault="00E2598B" w:rsidP="003D4788"/>
    <w:sectPr w:rsidR="00E2598B" w:rsidRPr="003D4788" w:rsidSect="003D4788"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280" w:rsidRDefault="00756280" w:rsidP="003D4788">
      <w:r>
        <w:separator/>
      </w:r>
    </w:p>
  </w:endnote>
  <w:endnote w:type="continuationSeparator" w:id="0">
    <w:p w:rsidR="00756280" w:rsidRDefault="00756280" w:rsidP="003D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280" w:rsidRDefault="00756280" w:rsidP="003D4788">
      <w:r>
        <w:separator/>
      </w:r>
    </w:p>
  </w:footnote>
  <w:footnote w:type="continuationSeparator" w:id="0">
    <w:p w:rsidR="00756280" w:rsidRDefault="00756280" w:rsidP="003D47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788" w:rsidRDefault="00CA47C3" w:rsidP="003D478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47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D4788" w:rsidRDefault="003D478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788" w:rsidRDefault="00CA47C3" w:rsidP="003D478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478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A636B">
      <w:rPr>
        <w:rStyle w:val="a7"/>
        <w:noProof/>
      </w:rPr>
      <w:t>35</w:t>
    </w:r>
    <w:r>
      <w:rPr>
        <w:rStyle w:val="a7"/>
      </w:rPr>
      <w:fldChar w:fldCharType="end"/>
    </w:r>
  </w:p>
  <w:p w:rsidR="003D4788" w:rsidRDefault="003D478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26C" w:rsidRDefault="003C426C" w:rsidP="003C426C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3D4788"/>
    <w:rsid w:val="00011EA6"/>
    <w:rsid w:val="000B0AB9"/>
    <w:rsid w:val="001A636B"/>
    <w:rsid w:val="002C3F39"/>
    <w:rsid w:val="00343C14"/>
    <w:rsid w:val="00384D32"/>
    <w:rsid w:val="003C426C"/>
    <w:rsid w:val="003D4788"/>
    <w:rsid w:val="0044637D"/>
    <w:rsid w:val="00651411"/>
    <w:rsid w:val="006808C6"/>
    <w:rsid w:val="006F3776"/>
    <w:rsid w:val="00756280"/>
    <w:rsid w:val="007C55AF"/>
    <w:rsid w:val="00802DC3"/>
    <w:rsid w:val="00A24CAF"/>
    <w:rsid w:val="00B912FD"/>
    <w:rsid w:val="00CA47C3"/>
    <w:rsid w:val="00CE59EB"/>
    <w:rsid w:val="00E2598B"/>
    <w:rsid w:val="00EC5FC1"/>
    <w:rsid w:val="00F6400A"/>
    <w:rsid w:val="00FF4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4">
    <w:name w:val="xl64"/>
    <w:basedOn w:val="a"/>
    <w:rsid w:val="003D478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D4788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3D478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3D478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3D478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3D478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3D4788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3D47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3D47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3D47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3D47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3D47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3D47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3D47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3D47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3D478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3D47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3D478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3D47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3D4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3D4788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3D4788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3D4788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3D478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D47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4788"/>
  </w:style>
  <w:style w:type="paragraph" w:styleId="a5">
    <w:name w:val="footer"/>
    <w:basedOn w:val="a"/>
    <w:link w:val="a6"/>
    <w:uiPriority w:val="99"/>
    <w:semiHidden/>
    <w:unhideWhenUsed/>
    <w:rsid w:val="003D47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4788"/>
  </w:style>
  <w:style w:type="character" w:styleId="a7">
    <w:name w:val="page number"/>
    <w:basedOn w:val="a0"/>
    <w:uiPriority w:val="99"/>
    <w:semiHidden/>
    <w:unhideWhenUsed/>
    <w:rsid w:val="003D47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17</TotalTime>
  <Pages>36</Pages>
  <Words>12389</Words>
  <Characters>70622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DannikEN</cp:lastModifiedBy>
  <cp:revision>6</cp:revision>
  <dcterms:created xsi:type="dcterms:W3CDTF">2020-12-22T13:21:00Z</dcterms:created>
  <dcterms:modified xsi:type="dcterms:W3CDTF">2020-12-24T11:26:00Z</dcterms:modified>
</cp:coreProperties>
</file>